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515590182" w:edGrp="everyone"/>
      <w:permEnd w:id="515590182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017582447" w:edGrp="everyone"/>
      <w:r w:rsidR="0088096C" w:rsidRPr="0079442C">
        <w:t>__________</w:t>
      </w:r>
    </w:p>
    <w:permEnd w:id="1017582447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551487128" w:edGrp="everyone"/>
      <w:r w:rsidR="005B55F2">
        <w:t>Санкт-Петербург</w:t>
      </w:r>
      <w:permEnd w:id="551487128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942369175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942369175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853888496" w:edGrp="everyone"/>
      <w:r w:rsidR="005B55F2">
        <w:t>директора ТЭЦ-17 филиала «Невский» Богданова В.С.</w:t>
      </w:r>
      <w:permEnd w:id="853888496"/>
      <w:r w:rsidRPr="0079442C">
        <w:t xml:space="preserve">, действующего на </w:t>
      </w:r>
      <w:r w:rsidR="00F1208A" w:rsidRPr="0079442C">
        <w:t xml:space="preserve">основании </w:t>
      </w:r>
      <w:permStart w:id="1580352898" w:edGrp="everyone"/>
      <w:r w:rsidR="005B55F2">
        <w:t xml:space="preserve">доверенности № </w:t>
      </w:r>
      <w:r w:rsidR="005B55F2" w:rsidRPr="005B55F2">
        <w:t>242-2014 от 01 января 2014 г</w:t>
      </w:r>
      <w:r w:rsidR="005B55F2">
        <w:t>.</w:t>
      </w:r>
      <w:permEnd w:id="1580352898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520662461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520662461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554785398" w:edGrp="everyone"/>
      <w:r w:rsidR="00F1208A" w:rsidRPr="0079442C">
        <w:t>_________</w:t>
      </w:r>
      <w:r w:rsidR="00E75DEC" w:rsidRPr="0079442C">
        <w:t>________</w:t>
      </w:r>
      <w:permEnd w:id="554785398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155676381" w:edGrp="everyone"/>
      <w:r w:rsidR="00F1208A" w:rsidRPr="0079442C">
        <w:t>_________</w:t>
      </w:r>
      <w:r w:rsidR="00E75DEC" w:rsidRPr="0079442C">
        <w:t>__</w:t>
      </w:r>
      <w:permEnd w:id="1155676381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58412583" w:edGrp="everyone"/>
      <w:r w:rsidR="00BF65B6">
        <w:t xml:space="preserve">- </w:t>
      </w:r>
      <w:bookmarkStart w:id="0" w:name="_GoBack"/>
      <w:bookmarkEnd w:id="0"/>
      <w:r w:rsidR="00BF65B6">
        <w:t>т</w:t>
      </w:r>
      <w:r w:rsidR="00BF65B6" w:rsidRPr="00BF65B6">
        <w:t>ехническое освидетельствование оборудования и экспертиза ПБ технических устройств, работающих под давлением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58412583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28202031" w:edGrp="everyone"/>
      <w:r w:rsidR="00265339" w:rsidRPr="0079442C">
        <w:t>«</w:t>
      </w:r>
      <w:r w:rsidR="00367A43" w:rsidRPr="0079442C">
        <w:t>_</w:t>
      </w:r>
      <w:r w:rsidR="00265339" w:rsidRPr="0079442C">
        <w:t>__»</w:t>
      </w:r>
      <w:r w:rsidR="00F97F10" w:rsidRPr="0079442C">
        <w:t>____</w:t>
      </w:r>
      <w:r w:rsidR="00367A43" w:rsidRPr="0079442C">
        <w:t>___</w:t>
      </w:r>
      <w:r w:rsidR="00265339" w:rsidRPr="0079442C">
        <w:t>201</w:t>
      </w:r>
      <w:r w:rsidR="00F97F10" w:rsidRPr="0079442C">
        <w:t>__</w:t>
      </w:r>
      <w:permEnd w:id="128202031"/>
      <w:r w:rsidR="00F97F10" w:rsidRPr="0079442C">
        <w:t xml:space="preserve"> </w:t>
      </w:r>
      <w:r w:rsidR="00367A43" w:rsidRPr="0079442C">
        <w:t xml:space="preserve">по </w:t>
      </w:r>
      <w:permStart w:id="1567505433" w:edGrp="everyone"/>
      <w:r w:rsidR="00F97F10" w:rsidRPr="0079442C">
        <w:t>«___»________201_</w:t>
      </w:r>
      <w:r w:rsidR="00265339" w:rsidRPr="0079442C">
        <w:t>_</w:t>
      </w:r>
      <w:permEnd w:id="1567505433"/>
      <w:r w:rsidR="00E62794" w:rsidRPr="0079442C">
        <w:t>.</w:t>
      </w:r>
      <w:r w:rsidR="007625A0" w:rsidRPr="0079442C">
        <w:t xml:space="preserve"> </w:t>
      </w:r>
      <w:permStart w:id="1491934031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 xml:space="preserve"> (если есть промежуточные сроки).</w:t>
      </w:r>
      <w:permEnd w:id="1491934031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2086812235" w:edGrp="everyone"/>
      <w:r w:rsidR="00C34C20" w:rsidRPr="0079442C">
        <w:t>,</w:t>
      </w:r>
      <w:r w:rsidR="00F1208A" w:rsidRPr="0079442C">
        <w:t xml:space="preserve"> в</w:t>
      </w:r>
      <w:r w:rsidR="00914BAC" w:rsidRPr="0079442C">
        <w:t>____экземплярах,</w:t>
      </w:r>
      <w:r w:rsidR="000C2EA9" w:rsidRPr="0079442C">
        <w:t xml:space="preserve"> в </w:t>
      </w:r>
      <w:r w:rsidR="00F1208A" w:rsidRPr="0079442C">
        <w:t xml:space="preserve"> форме_______</w:t>
      </w:r>
      <w:r w:rsidR="000C2EA9" w:rsidRPr="0079442C">
        <w:t>________, н</w:t>
      </w:r>
      <w:r w:rsidR="00914BAC" w:rsidRPr="0079442C">
        <w:t>а __________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2086812235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796938372" w:edGrp="everyone"/>
      <w:r w:rsidRPr="0079442C">
        <w:t xml:space="preserve">1.5. Место оказания Услуг: </w:t>
      </w:r>
      <w:r w:rsidR="005B55F2">
        <w:t>Санкт-Петербург</w:t>
      </w:r>
      <w:r w:rsidR="005B55F2" w:rsidRPr="005B55F2">
        <w:t xml:space="preserve">  ул. Жукова, д. 26.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796938372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826358692" w:edGrp="everyone"/>
      <w:r w:rsidRPr="0079442C">
        <w:t>1.7. Качество Услуг должно соответствовать ______________</w:t>
      </w:r>
      <w:r w:rsidRPr="0079442C">
        <w:rPr>
          <w:i/>
        </w:rPr>
        <w:t>(если применимо).</w:t>
      </w:r>
      <w:r w:rsidRPr="0079442C">
        <w:t xml:space="preserve"> </w:t>
      </w:r>
    </w:p>
    <w:p w:rsidR="0069794B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rPr>
          <w:i/>
        </w:rPr>
        <w:t xml:space="preserve">Указать свойства, характеристики услуг; квалификационные требования к сотрудникам исполнителя: надлежащее материально-техническое обеспечение процесса оказания услуг; свойства, состояние, функции, содержание овеществленного результата услуг - при его наличии.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826358692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707165265" w:edGrp="everyone"/>
      <w:r w:rsidR="005B55F2" w:rsidRPr="0079442C">
        <w:t xml:space="preserve">ежедневно, кроме субботы и воскресенья, с </w:t>
      </w:r>
      <w:r w:rsidR="005B55F2" w:rsidRPr="005B55F2">
        <w:t>08 час. 00  мин. до 17 час. 00  мин.</w:t>
      </w:r>
    </w:p>
    <w:permEnd w:id="1707165265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469391222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t xml:space="preserve"> </w:t>
      </w:r>
      <w:r w:rsidR="0069794B" w:rsidRPr="0079442C">
        <w:rPr>
          <w:i/>
        </w:rPr>
        <w:t xml:space="preserve">(если применимо).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69794B" w:rsidRPr="0079442C">
        <w:t xml:space="preserve"> </w:t>
      </w:r>
      <w:r w:rsidR="0069794B" w:rsidRPr="0079442C">
        <w:rPr>
          <w:i/>
        </w:rPr>
        <w:t>(указать порядок</w:t>
      </w:r>
      <w:r w:rsidR="00B96A96" w:rsidRPr="0079442C">
        <w:rPr>
          <w:i/>
        </w:rPr>
        <w:t>,</w:t>
      </w:r>
      <w:r w:rsidR="0069794B" w:rsidRPr="0079442C">
        <w:rPr>
          <w:i/>
        </w:rPr>
        <w:t xml:space="preserve"> сроки и наименование)</w:t>
      </w:r>
      <w:r w:rsidRPr="0079442C">
        <w:rPr>
          <w:i/>
        </w:rPr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469391222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493975387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493975387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284375650" w:edGrp="everyone"/>
      <w:r w:rsidRPr="0079442C">
        <w:t>в следующем порядке:</w:t>
      </w:r>
      <w:r w:rsidR="009901B8" w:rsidRPr="0079442C">
        <w:t xml:space="preserve"> _____</w:t>
      </w:r>
      <w:r w:rsidR="00F1208A" w:rsidRPr="0079442C">
        <w:t>____</w:t>
      </w:r>
      <w:r w:rsidR="00EA4EA9" w:rsidRPr="0079442C">
        <w:t>__________</w:t>
      </w:r>
      <w:r w:rsidR="00F1208A" w:rsidRPr="0079442C">
        <w:t xml:space="preserve"> </w:t>
      </w:r>
      <w:r w:rsidR="00F1208A" w:rsidRPr="0079442C">
        <w:rPr>
          <w:i/>
        </w:rPr>
        <w:t>(указать периодичность).</w:t>
      </w:r>
      <w:r w:rsidR="007770CA" w:rsidRPr="0079442C">
        <w:rPr>
          <w:i/>
        </w:rPr>
        <w:t xml:space="preserve"> </w:t>
      </w:r>
      <w:permEnd w:id="284375650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878809375" w:edGrp="everyone"/>
      <w:r w:rsidR="00891934" w:rsidRPr="0079442C">
        <w:t>Для надлежащего исполнения обязательств по настоящему Договору Заказчик предоставляет Исполнителю: __________________________</w:t>
      </w:r>
      <w:r w:rsidR="00E75F04" w:rsidRPr="0079442C">
        <w:t>________</w:t>
      </w:r>
      <w:r w:rsidR="0069794B" w:rsidRPr="0079442C">
        <w:t xml:space="preserve"> </w:t>
      </w:r>
      <w:r w:rsidR="0069794B" w:rsidRPr="0079442C">
        <w:rPr>
          <w:i/>
        </w:rPr>
        <w:t>(если применимо)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FB675D" w:rsidRPr="0079442C" w:rsidRDefault="00A8084D" w:rsidP="00534CA4">
      <w:pPr>
        <w:ind w:firstLine="708"/>
        <w:jc w:val="both"/>
        <w:rPr>
          <w:i/>
        </w:rPr>
      </w:pPr>
      <w:r w:rsidRPr="0079442C">
        <w:rPr>
          <w:i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79442C">
        <w:rPr>
          <w:i/>
        </w:rPr>
        <w:t>ё</w:t>
      </w:r>
      <w:r w:rsidRPr="0079442C">
        <w:rPr>
          <w:i/>
        </w:rPr>
        <w:t>т и сч</w:t>
      </w:r>
      <w:r w:rsidR="00A04FEC" w:rsidRPr="0079442C">
        <w:rPr>
          <w:i/>
        </w:rPr>
        <w:t>ё</w:t>
      </w:r>
      <w:r w:rsidRPr="0079442C">
        <w:rPr>
          <w:i/>
        </w:rPr>
        <w:t xml:space="preserve">т-фактуру не позднее </w:t>
      </w:r>
      <w:r w:rsidR="00445BAE" w:rsidRPr="0079442C">
        <w:rPr>
          <w:i/>
        </w:rPr>
        <w:t>0</w:t>
      </w:r>
      <w:r w:rsidRPr="0079442C">
        <w:rPr>
          <w:i/>
        </w:rPr>
        <w:t>5</w:t>
      </w:r>
      <w:r w:rsidR="00445BAE" w:rsidRPr="0079442C">
        <w:rPr>
          <w:i/>
        </w:rPr>
        <w:t xml:space="preserve"> (П</w:t>
      </w:r>
      <w:r w:rsidR="00F1208A" w:rsidRPr="0079442C">
        <w:rPr>
          <w:i/>
        </w:rPr>
        <w:t>ятого)</w:t>
      </w:r>
      <w:r w:rsidRPr="0079442C">
        <w:rPr>
          <w:i/>
        </w:rPr>
        <w:t xml:space="preserve"> числа месяца, следующего за отч</w:t>
      </w:r>
      <w:r w:rsidR="00A04FEC" w:rsidRPr="0079442C">
        <w:rPr>
          <w:i/>
        </w:rPr>
        <w:t>ё</w:t>
      </w:r>
      <w:r w:rsidRPr="0079442C">
        <w:rPr>
          <w:i/>
        </w:rPr>
        <w:t>тным</w:t>
      </w:r>
      <w:r w:rsidR="00E62794" w:rsidRPr="0079442C">
        <w:rPr>
          <w:i/>
        </w:rPr>
        <w:t>.</w:t>
      </w:r>
      <w:r w:rsidR="00231FC2" w:rsidRPr="0079442C">
        <w:rPr>
          <w:i/>
        </w:rPr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878809375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84833384" w:edGrp="everyone"/>
      <w:r w:rsidRPr="0079442C">
        <w:t>3.5.</w:t>
      </w:r>
      <w:r w:rsidR="00B9616D" w:rsidRPr="0079442C">
        <w:t xml:space="preserve"> </w:t>
      </w:r>
      <w:permEnd w:id="84833384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2056790461" w:edGrp="everyone"/>
      <w:r w:rsidRPr="0079442C">
        <w:t>3.6.</w:t>
      </w:r>
      <w:permEnd w:id="205679046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654991560" w:edGrp="everyone"/>
      <w:r w:rsidRPr="0079442C">
        <w:t>3.7.</w:t>
      </w:r>
      <w:permEnd w:id="654991560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798328988" w:edGrp="everyone"/>
      <w:r w:rsidRPr="0079442C">
        <w:t xml:space="preserve">___________ </w:t>
      </w:r>
      <w:r w:rsidRPr="0079442C">
        <w:rPr>
          <w:i/>
        </w:rPr>
        <w:t>(указывается наименование результата)</w:t>
      </w:r>
      <w:permEnd w:id="1798328988"/>
      <w:r w:rsidRPr="0079442C">
        <w:t xml:space="preserve">, обнаруженными в течение </w:t>
      </w:r>
      <w:permStart w:id="1604936806" w:edGrp="everyone"/>
      <w:r w:rsidRPr="0079442C">
        <w:t xml:space="preserve">___________ </w:t>
      </w:r>
      <w:r w:rsidRPr="0079442C">
        <w:rPr>
          <w:i/>
        </w:rPr>
        <w:t>(указывается период времени</w:t>
      </w:r>
      <w:r w:rsidR="0075379A" w:rsidRPr="0079442C">
        <w:rPr>
          <w:i/>
        </w:rPr>
        <w:t xml:space="preserve"> бо</w:t>
      </w:r>
      <w:r w:rsidR="00B96A96" w:rsidRPr="0079442C">
        <w:rPr>
          <w:i/>
        </w:rPr>
        <w:t xml:space="preserve">лее </w:t>
      </w:r>
      <w:r w:rsidR="0075379A" w:rsidRPr="0079442C">
        <w:rPr>
          <w:i/>
        </w:rPr>
        <w:t>2-х лет</w:t>
      </w:r>
      <w:r w:rsidRPr="0079442C">
        <w:rPr>
          <w:i/>
        </w:rPr>
        <w:t>)</w:t>
      </w:r>
      <w:permEnd w:id="1604936806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823863396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445BAE" w:rsidRPr="0079442C" w:rsidRDefault="007770CA" w:rsidP="00534CA4">
      <w:pPr>
        <w:ind w:firstLine="708"/>
        <w:jc w:val="both"/>
        <w:rPr>
          <w:i/>
        </w:rPr>
      </w:pPr>
      <w:r w:rsidRPr="0079442C">
        <w:rPr>
          <w:i/>
        </w:rPr>
        <w:t xml:space="preserve"> </w:t>
      </w:r>
      <w:r w:rsidR="000C782A" w:rsidRPr="0079442C">
        <w:rPr>
          <w:i/>
        </w:rPr>
        <w:t xml:space="preserve">(В случае если услуги оказываются </w:t>
      </w:r>
      <w:r w:rsidR="00426224" w:rsidRPr="0079442C">
        <w:rPr>
          <w:i/>
        </w:rPr>
        <w:t xml:space="preserve">Исполнителем </w:t>
      </w:r>
      <w:r w:rsidR="000C782A" w:rsidRPr="0079442C">
        <w:rPr>
          <w:i/>
        </w:rPr>
        <w:t>ежемесячно, Стороны ежемесячно составляют Акт об оказании услуг из расч</w:t>
      </w:r>
      <w:r w:rsidR="00EC4209" w:rsidRPr="0079442C">
        <w:rPr>
          <w:i/>
        </w:rPr>
        <w:t>ё</w:t>
      </w:r>
      <w:r w:rsidR="000C782A" w:rsidRPr="0079442C">
        <w:rPr>
          <w:i/>
        </w:rPr>
        <w:t>та количества календарных дней</w:t>
      </w:r>
      <w:r w:rsidR="00733D22" w:rsidRPr="0079442C">
        <w:rPr>
          <w:i/>
        </w:rPr>
        <w:t xml:space="preserve"> в месяц</w:t>
      </w:r>
      <w:r w:rsidR="0031391B" w:rsidRPr="0079442C">
        <w:rPr>
          <w:i/>
        </w:rPr>
        <w:t>.</w:t>
      </w:r>
      <w:r w:rsidR="00907C87" w:rsidRPr="0079442C">
        <w:rPr>
          <w:i/>
        </w:rPr>
        <w:t xml:space="preserve"> </w:t>
      </w:r>
    </w:p>
    <w:p w:rsidR="00A32AE8" w:rsidRPr="0079442C" w:rsidRDefault="00445BAE" w:rsidP="00534CA4">
      <w:pPr>
        <w:ind w:firstLine="708"/>
        <w:jc w:val="both"/>
        <w:rPr>
          <w:i/>
        </w:rPr>
      </w:pPr>
      <w:r w:rsidRPr="0079442C">
        <w:rPr>
          <w:i/>
        </w:rPr>
        <w:t xml:space="preserve">При невозможности определения </w:t>
      </w:r>
      <w:r w:rsidR="00531F0D" w:rsidRPr="0079442C">
        <w:rPr>
          <w:i/>
        </w:rPr>
        <w:t>общей стоимости оказываемых услуг на день</w:t>
      </w:r>
      <w:r w:rsidR="00EC4209" w:rsidRPr="0079442C">
        <w:rPr>
          <w:i/>
        </w:rPr>
        <w:t xml:space="preserve"> подписания настоящего Договора</w:t>
      </w:r>
      <w:r w:rsidR="00531F0D" w:rsidRPr="0079442C">
        <w:rPr>
          <w:i/>
        </w:rPr>
        <w:t xml:space="preserve"> </w:t>
      </w:r>
      <w:r w:rsidR="003106FC" w:rsidRPr="0079442C">
        <w:rPr>
          <w:i/>
        </w:rPr>
        <w:t>С</w:t>
      </w:r>
      <w:r w:rsidR="00531F0D" w:rsidRPr="0079442C">
        <w:rPr>
          <w:i/>
        </w:rPr>
        <w:t xml:space="preserve">тороны вправе </w:t>
      </w:r>
      <w:r w:rsidR="00A32AE8" w:rsidRPr="0079442C">
        <w:rPr>
          <w:i/>
        </w:rPr>
        <w:t>определить</w:t>
      </w:r>
      <w:r w:rsidR="000B5213" w:rsidRPr="0079442C">
        <w:rPr>
          <w:i/>
        </w:rPr>
        <w:t xml:space="preserve"> </w:t>
      </w:r>
      <w:r w:rsidR="00A32AE8" w:rsidRPr="0079442C">
        <w:rPr>
          <w:i/>
        </w:rPr>
        <w:t>почасовую стоимость услуг,</w:t>
      </w:r>
      <w:r w:rsidR="000B5213" w:rsidRPr="0079442C">
        <w:rPr>
          <w:i/>
        </w:rPr>
        <w:t xml:space="preserve"> </w:t>
      </w:r>
      <w:r w:rsidR="00A32AE8" w:rsidRPr="0079442C">
        <w:rPr>
          <w:i/>
        </w:rPr>
        <w:t xml:space="preserve"> цену за единицу, сметную стоимость услуг, которые должны быть оформлены Протоколом согласования цены, являющемся неотъемлемой частью настоящего Договора</w:t>
      </w:r>
      <w:r w:rsidR="0059405D" w:rsidRPr="0079442C">
        <w:rPr>
          <w:i/>
        </w:rPr>
        <w:t>)</w:t>
      </w:r>
      <w:r w:rsidR="00A32AE8" w:rsidRPr="0079442C">
        <w:rPr>
          <w:i/>
        </w:rPr>
        <w:t>.</w:t>
      </w:r>
    </w:p>
    <w:permEnd w:id="823863396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142447427" w:edGrp="everyone"/>
      <w:r w:rsidR="005B55F2">
        <w:t>включены</w:t>
      </w:r>
      <w:r w:rsidR="00F1208A" w:rsidRPr="0079442C">
        <w:rPr>
          <w:i/>
        </w:rPr>
        <w:t xml:space="preserve"> </w:t>
      </w:r>
      <w:permEnd w:id="2142447427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498614406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498614406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978485067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978485067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</w:t>
      </w:r>
      <w:r w:rsidRPr="0079442C">
        <w:lastRenderedPageBreak/>
        <w:t>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2142134538" w:edGrp="everyone"/>
      <w:r w:rsidR="00301163" w:rsidRPr="0079442C">
        <w:rPr>
          <w:rFonts w:eastAsia="Calibri"/>
        </w:rPr>
        <w:t>Санкт-Петербурга и Ленинградской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2142134538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904600632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  <w:r w:rsidRPr="0079442C">
        <w:rPr>
          <w:i/>
        </w:rPr>
        <w:t xml:space="preserve"> (если услуги уже оказываются).</w:t>
      </w:r>
    </w:p>
    <w:permEnd w:id="904600632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9.5. Во всем остальном, что не предусмотрено настоящим Договором, Стороны руководствуются Гражданским кодексом Российской Федерации, иными нормами </w:t>
      </w:r>
      <w:r w:rsidRPr="0079442C">
        <w:rPr>
          <w:color w:val="000000"/>
          <w:szCs w:val="22"/>
        </w:rPr>
        <w:lastRenderedPageBreak/>
        <w:t>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627261224" w:edGrp="everyone"/>
      <w:r w:rsidR="005B55F2">
        <w:t>Исполнителя</w:t>
      </w:r>
      <w:permEnd w:id="62726122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741386158" w:edGrp="everyone"/>
      <w:r w:rsidR="004807C4" w:rsidRPr="004807C4">
        <w:t xml:space="preserve"> Исполнителя</w:t>
      </w:r>
      <w:permEnd w:id="1741386158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746395620" w:edGrp="everyone"/>
      <w:r w:rsidR="004807C4" w:rsidRPr="004807C4">
        <w:t xml:space="preserve"> </w:t>
      </w:r>
      <w:r w:rsidR="004807C4">
        <w:t xml:space="preserve"> </w:t>
      </w:r>
      <w:r w:rsidR="004807C4" w:rsidRPr="004807C4">
        <w:t xml:space="preserve">Bogdanov.VS@tgc1.ru </w:t>
      </w:r>
      <w:permEnd w:id="746395620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336093981" w:edGrp="everyone"/>
      <w:r w:rsidR="004807C4">
        <w:t>Исполнителем</w:t>
      </w:r>
      <w:permEnd w:id="336093981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542323148" w:edGrp="everyone"/>
      <w:r w:rsidR="004807C4" w:rsidRPr="004807C4">
        <w:t>Исполнителем</w:t>
      </w:r>
      <w:permEnd w:id="542323148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749373896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1749373896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246313144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6225C6" w:rsidRDefault="00473C26" w:rsidP="00473C26">
            <w:r w:rsidRPr="006C1F13">
              <w:tab/>
            </w:r>
            <w:r w:rsidRPr="006225C6">
              <w:tab/>
            </w:r>
          </w:p>
          <w:p w:rsidR="00473C26" w:rsidRPr="006C1F13" w:rsidRDefault="00473C26" w:rsidP="00473C26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 xml:space="preserve">198188, Санкт-Петербург, ул. Броневая, д.6, литера Б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 xml:space="preserve">197198, Санкт-Петербург, пр. Добролюбова, д.16, корп.2,лит.А,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473C26" w:rsidRPr="00473C26" w:rsidRDefault="00473C26" w:rsidP="00473C26">
            <w:r w:rsidRPr="00473C26">
              <w:t>Получатель услуг :</w:t>
            </w:r>
            <w:r w:rsidRPr="006C1F13">
              <w:t xml:space="preserve"> </w:t>
            </w:r>
            <w:r w:rsidRPr="006225C6">
              <w:t>ТЭЦ-17 филиала «Невский»  ОАО «ТГК-1»195197, Санкт-Петербург, ул. Жукова, д. 26 ИНН 7841312071, КПП 780432001</w:t>
            </w:r>
          </w:p>
          <w:p w:rsidR="00B96A96" w:rsidRDefault="00B96A96" w:rsidP="00473C26"/>
          <w:p w:rsidR="00473C26" w:rsidRDefault="00473C26" w:rsidP="00473C26"/>
          <w:p w:rsidR="00473C26" w:rsidRDefault="00473C26" w:rsidP="00473C26"/>
          <w:p w:rsidR="00473C26" w:rsidRPr="0079442C" w:rsidRDefault="00473C26" w:rsidP="00473C2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246313144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1944805201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1944805201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749631900" w:edGrp="everyone"/>
      <w:r>
        <w:rPr>
          <w:sz w:val="24"/>
          <w:szCs w:val="24"/>
        </w:rPr>
        <w:t>_________/__________</w:t>
      </w:r>
      <w:permEnd w:id="1749631900"/>
      <w:r>
        <w:rPr>
          <w:sz w:val="24"/>
          <w:szCs w:val="24"/>
        </w:rPr>
        <w:t>от «</w:t>
      </w:r>
      <w:permStart w:id="1082200733" w:edGrp="everyone"/>
      <w:r>
        <w:rPr>
          <w:sz w:val="24"/>
          <w:szCs w:val="24"/>
        </w:rPr>
        <w:t>____</w:t>
      </w:r>
      <w:permEnd w:id="1082200733"/>
      <w:r>
        <w:rPr>
          <w:sz w:val="24"/>
          <w:szCs w:val="24"/>
        </w:rPr>
        <w:t>»</w:t>
      </w:r>
      <w:permStart w:id="872238065" w:edGrp="everyone"/>
      <w:r>
        <w:rPr>
          <w:sz w:val="24"/>
          <w:szCs w:val="24"/>
        </w:rPr>
        <w:t>_________</w:t>
      </w:r>
      <w:permEnd w:id="872238065"/>
      <w:r>
        <w:rPr>
          <w:sz w:val="24"/>
          <w:szCs w:val="24"/>
        </w:rPr>
        <w:t>201</w:t>
      </w:r>
      <w:permStart w:id="237444945" w:edGrp="everyone"/>
      <w:r>
        <w:rPr>
          <w:sz w:val="24"/>
          <w:szCs w:val="24"/>
        </w:rPr>
        <w:t>__</w:t>
      </w:r>
      <w:permEnd w:id="237444945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379208567" w:edGrp="everyone"/>
      <w:r w:rsidRPr="0083081F">
        <w:rPr>
          <w:i/>
          <w:sz w:val="24"/>
          <w:szCs w:val="24"/>
        </w:rPr>
        <w:t xml:space="preserve">г. Санкт-Петербург </w:t>
      </w:r>
      <w:permEnd w:id="1379208567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2125492908" w:edGrp="everyone"/>
      <w:r>
        <w:rPr>
          <w:sz w:val="24"/>
          <w:szCs w:val="24"/>
        </w:rPr>
        <w:t>___</w:t>
      </w:r>
      <w:permEnd w:id="2125492908"/>
      <w:r>
        <w:rPr>
          <w:sz w:val="24"/>
          <w:szCs w:val="24"/>
        </w:rPr>
        <w:t xml:space="preserve">» </w:t>
      </w:r>
      <w:permStart w:id="1260939179" w:edGrp="everyone"/>
      <w:r>
        <w:rPr>
          <w:sz w:val="24"/>
          <w:szCs w:val="24"/>
        </w:rPr>
        <w:t>__________</w:t>
      </w:r>
      <w:permEnd w:id="1260939179"/>
      <w:r>
        <w:rPr>
          <w:sz w:val="24"/>
          <w:szCs w:val="24"/>
        </w:rPr>
        <w:t>201</w:t>
      </w:r>
      <w:permStart w:id="1990095171" w:edGrp="everyone"/>
      <w:r>
        <w:rPr>
          <w:sz w:val="24"/>
          <w:szCs w:val="24"/>
        </w:rPr>
        <w:t>__</w:t>
      </w:r>
      <w:permEnd w:id="1990095171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41185112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41185112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011637342" w:edGrp="everyone"/>
      <w:r w:rsidRPr="00D73D2E">
        <w:rPr>
          <w:rStyle w:val="Barcode"/>
          <w:color w:val="000000"/>
          <w:sz w:val="24"/>
          <w:szCs w:val="24"/>
        </w:rPr>
        <w:t>Подрядчиком</w:t>
      </w:r>
      <w:permEnd w:id="1011637342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42915551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42915551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2042693044" w:edGrp="everyone"/>
      <w:r w:rsidRPr="00D73D2E">
        <w:rPr>
          <w:rStyle w:val="Barcode"/>
          <w:color w:val="000000"/>
          <w:sz w:val="24"/>
          <w:szCs w:val="24"/>
        </w:rPr>
        <w:t>Подрядчик</w:t>
      </w:r>
      <w:permEnd w:id="2042693044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15174278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15174278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63082467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630824677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73C26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435047262" w:edGrp="everyone"/>
      <w:r>
        <w:rPr>
          <w:rStyle w:val="Barcode"/>
          <w:sz w:val="24"/>
          <w:szCs w:val="24"/>
        </w:rPr>
        <w:t>Исполнитель</w:t>
      </w:r>
      <w:r w:rsidR="00473C26">
        <w:t xml:space="preserve">                                                           </w:t>
      </w:r>
      <w:permEnd w:id="435047262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141613830" w:edGrp="everyone"/>
    </w:p>
    <w:p w:rsidR="00473C26" w:rsidRPr="0079442C" w:rsidRDefault="00473C26" w:rsidP="00473C26"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473C26" w:rsidRPr="0079442C" w:rsidTr="00E04F09">
        <w:trPr>
          <w:trHeight w:val="4111"/>
        </w:trPr>
        <w:tc>
          <w:tcPr>
            <w:tcW w:w="4803" w:type="dxa"/>
          </w:tcPr>
          <w:p w:rsidR="00473C26" w:rsidRPr="006225C6" w:rsidRDefault="00473C26" w:rsidP="00E04F09"/>
          <w:p w:rsidR="00473C26" w:rsidRPr="006C1F13" w:rsidRDefault="00473C26" w:rsidP="00E04F09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473C26" w:rsidRPr="006225C6" w:rsidRDefault="00473C26" w:rsidP="00E04F09">
            <w:r w:rsidRPr="006C1F13">
              <w:tab/>
            </w:r>
            <w:r w:rsidRPr="006225C6">
              <w:tab/>
            </w:r>
          </w:p>
          <w:p w:rsidR="00473C26" w:rsidRPr="0079442C" w:rsidRDefault="00473C26" w:rsidP="00473C26"/>
        </w:tc>
        <w:tc>
          <w:tcPr>
            <w:tcW w:w="4660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79442C" w:rsidRDefault="00473C26" w:rsidP="00473C26"/>
        </w:tc>
      </w:tr>
    </w:tbl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  <w:permEnd w:id="2141613830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6A0" w:rsidRDefault="004E26A0">
      <w:r>
        <w:separator/>
      </w:r>
    </w:p>
  </w:endnote>
  <w:endnote w:type="continuationSeparator" w:id="0">
    <w:p w:rsidR="004E26A0" w:rsidRDefault="004E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F65B6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F65B6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051152764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051152764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F65B6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BF65B6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6A0" w:rsidRDefault="004E26A0">
      <w:r>
        <w:separator/>
      </w:r>
    </w:p>
  </w:footnote>
  <w:footnote w:type="continuationSeparator" w:id="0">
    <w:p w:rsidR="004E26A0" w:rsidRDefault="004E26A0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B6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53716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0AFF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3F6C4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3C26"/>
    <w:rsid w:val="00474B15"/>
    <w:rsid w:val="00475EB0"/>
    <w:rsid w:val="004807C4"/>
    <w:rsid w:val="00485351"/>
    <w:rsid w:val="00494198"/>
    <w:rsid w:val="004A34F7"/>
    <w:rsid w:val="004B1070"/>
    <w:rsid w:val="004B6BD3"/>
    <w:rsid w:val="004E096C"/>
    <w:rsid w:val="004E26A0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5F2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608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BF65B6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4F09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86;&#1085;&#1076;&#1088;&#1072;&#1090;&#1100;&#1077;&#1074;&#1072;\&#1047;&#1072;&#1082;&#1091;&#1087;&#1086;&#1095;&#1085;&#1072;&#1103;%20&#1076;&#1077;&#1103;&#1090;&#1077;&#1083;&#1100;&#1085;&#1086;&#1089;&#1090;&#1100;%202014\&#1064;&#1072;&#1073;&#1083;&#1086;&#1085;&#1099;\&#8470;2%20&#1044;&#1086;&#1075;&#1086;&#1074;&#1086;&#1088;%20&#1087;&#1086;%20&#1087;&#1088;&#1080;&#1082;&#1072;&#1079;&#1091;%20&#8470;%206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549DC5-74A9-44D3-B7B5-29D91914B1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C9AC897E-F5F8-4354-A143-27D206E0A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№2 Договор по приказу № 65.dot</Template>
  <TotalTime>1</TotalTime>
  <Pages>6</Pages>
  <Words>2932</Words>
  <Characters>16714</Characters>
  <Application>Microsoft Office Word</Application>
  <DocSecurity>8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Кондратьева Екатерина Валерьевна</dc:creator>
  <cp:lastModifiedBy>Кондратьева Екатерина Валерьевна</cp:lastModifiedBy>
  <cp:revision>1</cp:revision>
  <cp:lastPrinted>2012-03-20T08:06:00Z</cp:lastPrinted>
  <dcterms:created xsi:type="dcterms:W3CDTF">2014-08-26T07:18:00Z</dcterms:created>
  <dcterms:modified xsi:type="dcterms:W3CDTF">2014-08-26T07:19:00Z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